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F4A86" w14:textId="038206F8" w:rsidR="007A6C0C" w:rsidRPr="00156331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 w:rsidRPr="00156331">
        <w:rPr>
          <w:rFonts w:cs="Arial"/>
          <w:b/>
          <w:sz w:val="24"/>
        </w:rPr>
        <w:t>SA WG2 Meeting #15</w:t>
      </w:r>
      <w:r w:rsidR="00867E5A">
        <w:rPr>
          <w:rFonts w:cs="Arial"/>
          <w:b/>
          <w:sz w:val="24"/>
        </w:rPr>
        <w:t>4</w:t>
      </w:r>
      <w:r w:rsidR="0079375D">
        <w:rPr>
          <w:rFonts w:cs="Arial"/>
          <w:b/>
          <w:sz w:val="24"/>
        </w:rPr>
        <w:t>-Ah E-Meeting</w:t>
      </w:r>
      <w:r w:rsidRPr="00156331">
        <w:rPr>
          <w:rFonts w:cs="Arial"/>
          <w:b/>
          <w:sz w:val="24"/>
        </w:rPr>
        <w:tab/>
      </w:r>
      <w:r w:rsidR="00867E5A" w:rsidRPr="00867E5A">
        <w:rPr>
          <w:rFonts w:cs="Arial"/>
          <w:b/>
          <w:sz w:val="24"/>
        </w:rPr>
        <w:t>S2-</w:t>
      </w:r>
      <w:r w:rsidR="00101A89">
        <w:rPr>
          <w:rFonts w:cs="Arial"/>
          <w:b/>
          <w:sz w:val="24"/>
        </w:rPr>
        <w:t>2301148</w:t>
      </w:r>
    </w:p>
    <w:p w14:paraId="731F67F3" w14:textId="76962AC1" w:rsidR="007A6C0C" w:rsidRPr="00156331" w:rsidRDefault="0079375D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>17</w:t>
      </w:r>
      <w:r w:rsidR="00867E5A" w:rsidRPr="00896E8B">
        <w:rPr>
          <w:rFonts w:cs="Arial"/>
          <w:b/>
          <w:noProof/>
          <w:sz w:val="24"/>
        </w:rPr>
        <w:t>-</w:t>
      </w:r>
      <w:r>
        <w:rPr>
          <w:rFonts w:cs="Arial"/>
          <w:b/>
          <w:noProof/>
          <w:sz w:val="24"/>
        </w:rPr>
        <w:t>20</w:t>
      </w:r>
      <w:r w:rsidR="00867E5A" w:rsidRPr="00896E8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="00867E5A" w:rsidRPr="00896E8B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495FE2CF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D833E5" w:rsidRPr="00140067">
        <w:rPr>
          <w:rFonts w:ascii="Arial" w:hAnsi="Arial" w:cs="Arial"/>
          <w:bCs/>
          <w:color w:val="FF0000"/>
          <w:sz w:val="22"/>
          <w:szCs w:val="22"/>
        </w:rPr>
        <w:t>[D</w:t>
      </w:r>
      <w:r w:rsidR="00F86B4F" w:rsidRPr="00140067">
        <w:rPr>
          <w:rFonts w:ascii="Arial" w:hAnsi="Arial" w:cs="Arial"/>
          <w:bCs/>
          <w:color w:val="FF0000"/>
          <w:sz w:val="22"/>
          <w:szCs w:val="22"/>
        </w:rPr>
        <w:t>RAFT</w:t>
      </w:r>
      <w:r w:rsidR="00D833E5" w:rsidRPr="00140067">
        <w:rPr>
          <w:rFonts w:ascii="Arial" w:hAnsi="Arial" w:cs="Arial"/>
          <w:bCs/>
          <w:color w:val="FF0000"/>
          <w:sz w:val="22"/>
          <w:szCs w:val="22"/>
        </w:rPr>
        <w:t xml:space="preserve">] </w:t>
      </w:r>
      <w:r w:rsidR="00B24E05" w:rsidRPr="00B24E05">
        <w:rPr>
          <w:rFonts w:ascii="Arial" w:hAnsi="Arial" w:cs="Arial"/>
          <w:bCs/>
          <w:sz w:val="22"/>
          <w:szCs w:val="22"/>
        </w:rPr>
        <w:t>Regarding</w:t>
      </w:r>
      <w:r w:rsidR="00EF5DFD">
        <w:rPr>
          <w:rFonts w:ascii="Arial" w:hAnsi="Arial" w:cs="Arial"/>
          <w:bCs/>
          <w:sz w:val="22"/>
          <w:szCs w:val="22"/>
        </w:rPr>
        <w:t xml:space="preserve"> Hosting Network</w:t>
      </w:r>
      <w:r w:rsidR="00DF686B">
        <w:rPr>
          <w:rFonts w:ascii="Arial" w:hAnsi="Arial" w:cs="Arial"/>
          <w:bCs/>
          <w:sz w:val="22"/>
          <w:szCs w:val="22"/>
        </w:rPr>
        <w:t xml:space="preserve"> selection for Localized services</w:t>
      </w:r>
      <w:r w:rsidR="00EF5DFD">
        <w:rPr>
          <w:rFonts w:ascii="Arial" w:hAnsi="Arial" w:cs="Arial"/>
          <w:bCs/>
          <w:sz w:val="22"/>
          <w:szCs w:val="22"/>
        </w:rPr>
        <w:t xml:space="preserve"> 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611B4358" w14:textId="19A9FDB0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DF686B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393457AE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FS_</w:t>
      </w:r>
      <w:r w:rsidR="0079375D">
        <w:rPr>
          <w:rFonts w:ascii="Arial" w:hAnsi="Arial" w:cs="Arial"/>
          <w:sz w:val="22"/>
          <w:szCs w:val="22"/>
        </w:rPr>
        <w:t>eNPN</w:t>
      </w:r>
      <w:r w:rsidR="005C111E" w:rsidRPr="00156331">
        <w:rPr>
          <w:rFonts w:ascii="Arial" w:hAnsi="Arial" w:cs="Arial"/>
          <w:sz w:val="22"/>
          <w:szCs w:val="22"/>
        </w:rPr>
        <w:t>_Ph</w:t>
      </w:r>
      <w:r w:rsidR="0079375D">
        <w:rPr>
          <w:rFonts w:ascii="Arial" w:hAnsi="Arial" w:cs="Arial"/>
          <w:sz w:val="22"/>
          <w:szCs w:val="22"/>
        </w:rPr>
        <w:t>2</w:t>
      </w:r>
      <w:r w:rsidR="00DF686B">
        <w:rPr>
          <w:rFonts w:ascii="Arial" w:hAnsi="Arial" w:cs="Arial"/>
          <w:sz w:val="22"/>
          <w:szCs w:val="22"/>
        </w:rPr>
        <w:t>, eNPN_Ph2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156331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Source: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1F2884" w:rsidRPr="00156331">
        <w:rPr>
          <w:rFonts w:ascii="Arial" w:hAnsi="Arial" w:cs="Arial"/>
          <w:bCs/>
          <w:sz w:val="22"/>
          <w:szCs w:val="22"/>
        </w:rPr>
        <w:t>SA</w:t>
      </w:r>
      <w:r w:rsidR="00192A68" w:rsidRPr="00156331">
        <w:rPr>
          <w:rFonts w:ascii="Arial" w:hAnsi="Arial" w:cs="Arial"/>
          <w:bCs/>
          <w:sz w:val="22"/>
          <w:szCs w:val="22"/>
        </w:rPr>
        <w:t>2</w:t>
      </w:r>
    </w:p>
    <w:p w14:paraId="01147493" w14:textId="16D5A803" w:rsidR="00B97703" w:rsidRPr="00156331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To:</w:t>
      </w:r>
      <w:r w:rsidR="00F80954" w:rsidRPr="00156331">
        <w:rPr>
          <w:rFonts w:ascii="Arial" w:hAnsi="Arial" w:cs="Arial"/>
          <w:b/>
          <w:sz w:val="22"/>
          <w:szCs w:val="22"/>
        </w:rPr>
        <w:tab/>
      </w:r>
      <w:r w:rsidR="005C111E" w:rsidRPr="00156331">
        <w:rPr>
          <w:rFonts w:ascii="Arial" w:hAnsi="Arial" w:cs="Arial"/>
          <w:bCs/>
          <w:sz w:val="22"/>
          <w:szCs w:val="22"/>
        </w:rPr>
        <w:t>CT1</w:t>
      </w:r>
      <w:bookmarkStart w:id="5" w:name="_GoBack"/>
      <w:bookmarkEnd w:id="5"/>
    </w:p>
    <w:p w14:paraId="08C8D7FD" w14:textId="04CB6A83" w:rsidR="00B97703" w:rsidRPr="00156331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156331">
        <w:rPr>
          <w:rFonts w:ascii="Arial" w:hAnsi="Arial" w:cs="Arial"/>
          <w:b/>
          <w:sz w:val="22"/>
          <w:szCs w:val="22"/>
        </w:rPr>
        <w:t>Cc: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SA1</w:t>
      </w:r>
      <w:r w:rsidR="00B13B78" w:rsidRPr="00156331">
        <w:rPr>
          <w:rFonts w:ascii="Arial" w:hAnsi="Arial" w:cs="Arial"/>
          <w:bCs/>
          <w:sz w:val="22"/>
          <w:szCs w:val="22"/>
        </w:rPr>
        <w:t>,</w:t>
      </w:r>
      <w:r w:rsidR="00763BF3">
        <w:rPr>
          <w:rFonts w:ascii="Arial" w:hAnsi="Arial" w:cs="Arial"/>
          <w:bCs/>
          <w:sz w:val="22"/>
          <w:szCs w:val="22"/>
        </w:rPr>
        <w:t xml:space="preserve"> </w:t>
      </w:r>
      <w:r w:rsidR="00B13B78" w:rsidRPr="00156331">
        <w:rPr>
          <w:rFonts w:ascii="Arial" w:hAnsi="Arial" w:cs="Arial"/>
          <w:bCs/>
          <w:sz w:val="22"/>
          <w:szCs w:val="22"/>
        </w:rPr>
        <w:t>CT4</w:t>
      </w:r>
    </w:p>
    <w:bookmarkEnd w:id="6"/>
    <w:bookmarkEnd w:id="7"/>
    <w:p w14:paraId="1C12BB50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6D06160A" w:rsidR="00B97703" w:rsidRPr="00156331" w:rsidRDefault="00B97703" w:rsidP="0014006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Contact person: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EA40E0A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5FA4C7BA" w14:textId="577F90D8" w:rsidR="00886532" w:rsidRDefault="002A527B" w:rsidP="0079375D">
      <w:r>
        <w:t>&lt;</w:t>
      </w:r>
      <w:r w:rsidR="0079375D">
        <w:t>Description of information to convey to CT-1 regarding</w:t>
      </w:r>
      <w:r w:rsidR="00140067">
        <w:t xml:space="preserve"> prioritized</w:t>
      </w:r>
      <w:r w:rsidR="0079375D">
        <w:t xml:space="preserve"> hosting network </w:t>
      </w:r>
      <w:r w:rsidR="00886532">
        <w:t>lists / inclusion of validity information</w:t>
      </w:r>
      <w:r w:rsidR="00140067">
        <w:t xml:space="preserve"> in </w:t>
      </w:r>
      <w:r w:rsidR="00140067" w:rsidRPr="00EF5DFD">
        <w:rPr>
          <w:b/>
        </w:rPr>
        <w:t>SoR</w:t>
      </w:r>
      <w:r w:rsidR="00140067">
        <w:t xml:space="preserve"> etc.</w:t>
      </w:r>
      <w:r>
        <w:t>&gt;</w:t>
      </w:r>
    </w:p>
    <w:p w14:paraId="76B26950" w14:textId="0D138007" w:rsidR="00EF5DFD" w:rsidRPr="00F256D1" w:rsidRDefault="002A527B" w:rsidP="002A527B">
      <w:pPr>
        <w:rPr>
          <w:rFonts w:ascii="Arial" w:hAnsi="Arial" w:cs="Arial"/>
        </w:rPr>
      </w:pPr>
      <w:r w:rsidRPr="00F256D1">
        <w:rPr>
          <w:rFonts w:ascii="Arial" w:hAnsi="Arial" w:cs="Arial"/>
          <w:color w:val="000000" w:themeColor="text1"/>
          <w:lang w:bidi="bn-IN"/>
        </w:rPr>
        <w:t xml:space="preserve">Rel-18 FS_eNPN_Ph2 study (TR 23.700-08), </w:t>
      </w:r>
      <w:r w:rsidRPr="00DB4643">
        <w:rPr>
          <w:rFonts w:ascii="Arial" w:hAnsi="Arial" w:cs="Arial"/>
          <w:b/>
          <w:color w:val="000000" w:themeColor="text1"/>
          <w:lang w:bidi="bn-IN"/>
        </w:rPr>
        <w:t>key issue #</w:t>
      </w:r>
      <w:r w:rsidR="00EF5DFD" w:rsidRPr="00DB4643">
        <w:rPr>
          <w:rFonts w:ascii="Arial" w:hAnsi="Arial" w:cs="Arial"/>
          <w:b/>
          <w:color w:val="000000" w:themeColor="text1"/>
          <w:lang w:bidi="bn-IN"/>
        </w:rPr>
        <w:t>4</w:t>
      </w:r>
      <w:r w:rsidRPr="00F256D1">
        <w:rPr>
          <w:rFonts w:ascii="Arial" w:hAnsi="Arial" w:cs="Arial"/>
          <w:color w:val="000000" w:themeColor="text1"/>
          <w:lang w:bidi="bn-IN"/>
        </w:rPr>
        <w:t xml:space="preserve"> </w:t>
      </w:r>
      <w:r w:rsidR="00F256D1" w:rsidRPr="00F256D1">
        <w:rPr>
          <w:rFonts w:ascii="Arial" w:hAnsi="Arial" w:cs="Arial"/>
          <w:color w:val="000000" w:themeColor="text1"/>
          <w:lang w:bidi="bn-IN"/>
        </w:rPr>
        <w:t>“</w:t>
      </w:r>
      <w:r w:rsidR="00F256D1" w:rsidRPr="00F256D1">
        <w:rPr>
          <w:rFonts w:ascii="Arial" w:hAnsi="Arial" w:cs="Arial"/>
        </w:rPr>
        <w:t>Enabling UE to discover, select and access NPN as hosting network and receive localized services</w:t>
      </w:r>
      <w:r w:rsidR="00F256D1" w:rsidRPr="00F256D1">
        <w:rPr>
          <w:rFonts w:ascii="Arial" w:hAnsi="Arial" w:cs="Arial"/>
        </w:rPr>
        <w:t xml:space="preserve">” and </w:t>
      </w:r>
      <w:r w:rsidR="00F256D1" w:rsidRPr="00DB4643">
        <w:rPr>
          <w:rFonts w:ascii="Arial" w:hAnsi="Arial" w:cs="Arial"/>
          <w:b/>
        </w:rPr>
        <w:t>key issue #5</w:t>
      </w:r>
      <w:r w:rsidR="00F256D1" w:rsidRPr="00F256D1">
        <w:rPr>
          <w:rFonts w:ascii="Arial" w:hAnsi="Arial" w:cs="Arial"/>
        </w:rPr>
        <w:t xml:space="preserve"> “</w:t>
      </w:r>
      <w:r w:rsidR="00F256D1" w:rsidRPr="00F276FF">
        <w:t>Enabling access to localized services via a specific hosting network</w:t>
      </w:r>
      <w:r w:rsidR="00F256D1">
        <w:t>”</w:t>
      </w:r>
      <w:r w:rsidRPr="00F256D1">
        <w:rPr>
          <w:rFonts w:ascii="Arial" w:hAnsi="Arial" w:cs="Arial"/>
        </w:rPr>
        <w:t xml:space="preserve"> concluded the following regarding </w:t>
      </w:r>
      <w:r w:rsidRPr="00F256D1">
        <w:rPr>
          <w:rFonts w:ascii="Arial" w:hAnsi="Arial" w:cs="Arial"/>
          <w:b/>
        </w:rPr>
        <w:t>automatic SNPN s</w:t>
      </w:r>
      <w:r w:rsidR="00EF5DFD" w:rsidRPr="00F256D1">
        <w:rPr>
          <w:rFonts w:ascii="Arial" w:hAnsi="Arial" w:cs="Arial"/>
          <w:b/>
        </w:rPr>
        <w:t>election</w:t>
      </w:r>
      <w:r w:rsidR="00EF5DFD" w:rsidRPr="00F256D1">
        <w:rPr>
          <w:rFonts w:ascii="Arial" w:hAnsi="Arial" w:cs="Arial"/>
        </w:rPr>
        <w:t xml:space="preserve"> </w:t>
      </w:r>
      <w:r w:rsidR="00F256D1">
        <w:rPr>
          <w:rFonts w:ascii="Arial" w:hAnsi="Arial" w:cs="Arial"/>
        </w:rPr>
        <w:t xml:space="preserve">and </w:t>
      </w:r>
      <w:r w:rsidR="00F256D1" w:rsidRPr="00F256D1">
        <w:rPr>
          <w:rFonts w:ascii="Arial" w:hAnsi="Arial" w:cs="Arial"/>
          <w:b/>
        </w:rPr>
        <w:t>updated SoR procedure</w:t>
      </w:r>
      <w:r w:rsidR="00F256D1">
        <w:rPr>
          <w:rFonts w:ascii="Arial" w:hAnsi="Arial" w:cs="Arial"/>
        </w:rPr>
        <w:t xml:space="preserve"> </w:t>
      </w:r>
      <w:r w:rsidR="00EF5DFD" w:rsidRPr="00F256D1">
        <w:rPr>
          <w:rFonts w:ascii="Arial" w:hAnsi="Arial" w:cs="Arial"/>
        </w:rPr>
        <w:t>for localized services:</w:t>
      </w:r>
    </w:p>
    <w:p w14:paraId="1EB73A5E" w14:textId="15B95256" w:rsidR="000C0727" w:rsidRDefault="002A527B" w:rsidP="0079375D">
      <w:r>
        <w:rPr>
          <w:rFonts w:ascii="Arial" w:hAnsi="Arial" w:cs="Arial"/>
          <w:color w:val="000000" w:themeColor="text1"/>
          <w:lang w:bidi="bn-IN"/>
        </w:rPr>
        <w:t>&lt;TODO&gt;</w:t>
      </w:r>
    </w:p>
    <w:p w14:paraId="6F4F04A9" w14:textId="5FB415E5" w:rsidR="0079375D" w:rsidRDefault="0079375D" w:rsidP="0079375D"/>
    <w:p w14:paraId="64A016D6" w14:textId="764F006A" w:rsidR="0079375D" w:rsidRPr="00140067" w:rsidRDefault="00140067" w:rsidP="0079375D">
      <w:r>
        <w:rPr>
          <w:b/>
          <w:bCs/>
        </w:rPr>
        <w:t xml:space="preserve">Question 1: </w:t>
      </w:r>
      <w:r>
        <w:t xml:space="preserve">&lt; </w:t>
      </w:r>
      <w:r w:rsidR="00DB4643">
        <w:t xml:space="preserve">possible </w:t>
      </w:r>
      <w:r>
        <w:t>CT-1 question</w:t>
      </w:r>
      <w:r w:rsidR="00DB4643">
        <w:t>?</w:t>
      </w:r>
      <w:r>
        <w:t xml:space="preserve"> whether a new list is required</w:t>
      </w:r>
      <w:r w:rsidR="00DF686B">
        <w:t xml:space="preserve"> or enhancement to current list is sufficient</w:t>
      </w:r>
      <w:r>
        <w:t>? &gt;</w:t>
      </w:r>
    </w:p>
    <w:p w14:paraId="30B11E4C" w14:textId="77777777" w:rsidR="0079375D" w:rsidRPr="00156331" w:rsidRDefault="0079375D" w:rsidP="000E4A36">
      <w:pPr>
        <w:rPr>
          <w:rFonts w:ascii="Arial" w:hAnsi="Arial" w:cs="Arial"/>
          <w:color w:val="000000" w:themeColor="text1"/>
          <w:lang w:bidi="bn-IN"/>
        </w:rPr>
      </w:pP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6DF90CAE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4E2155">
        <w:rPr>
          <w:rFonts w:ascii="Arial" w:hAnsi="Arial" w:cs="Arial"/>
          <w:b/>
        </w:rPr>
        <w:t>CT1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27349387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1D2220" w:rsidRPr="001D2220">
        <w:rPr>
          <w:rFonts w:ascii="Arial" w:hAnsi="Arial" w:cs="Arial"/>
        </w:rPr>
        <w:t xml:space="preserve">SA2 kindly asks </w:t>
      </w:r>
      <w:r w:rsidR="001D2220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to take </w:t>
      </w:r>
      <w:r w:rsidR="001D2220">
        <w:rPr>
          <w:rFonts w:ascii="Arial" w:hAnsi="Arial" w:cs="Arial"/>
        </w:rPr>
        <w:t>above information</w:t>
      </w:r>
      <w:r w:rsidR="001D2220" w:rsidRPr="001D2220">
        <w:rPr>
          <w:rFonts w:ascii="Arial" w:hAnsi="Arial" w:cs="Arial"/>
        </w:rPr>
        <w:t xml:space="preserve"> into account</w:t>
      </w:r>
      <w:r w:rsidR="00C30CBE" w:rsidRPr="00156331">
        <w:rPr>
          <w:rFonts w:ascii="Arial" w:hAnsi="Arial" w:cs="Arial"/>
        </w:rPr>
        <w:t>.</w:t>
      </w:r>
      <w:r w:rsidR="00140067">
        <w:rPr>
          <w:rFonts w:ascii="Arial" w:hAnsi="Arial" w:cs="Arial"/>
        </w:rPr>
        <w:t xml:space="preserve"> / &lt;provide answer to the question&gt;</w:t>
      </w:r>
    </w:p>
    <w:p w14:paraId="02F38B28" w14:textId="139453C3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095BC2" w:rsidRPr="00156331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0B5232" w:rsidRPr="0015633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39042809" w14:textId="1450E34D" w:rsidR="00F86B4F" w:rsidRDefault="00F86B4F" w:rsidP="006723D4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</w:t>
      </w:r>
      <w:r w:rsidR="001400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20</w:t>
      </w:r>
      <w:r w:rsidR="00EF5510">
        <w:rPr>
          <w:rFonts w:ascii="Arial" w:hAnsi="Arial" w:cs="Arial"/>
          <w:bCs/>
        </w:rPr>
        <w:t xml:space="preserve"> – 2</w:t>
      </w:r>
      <w:r w:rsidR="00DF686B">
        <w:rPr>
          <w:rFonts w:ascii="Arial" w:hAnsi="Arial" w:cs="Arial"/>
          <w:bCs/>
        </w:rPr>
        <w:t>4</w:t>
      </w:r>
      <w:r w:rsidR="00EF5510">
        <w:rPr>
          <w:rFonts w:ascii="Arial" w:hAnsi="Arial" w:cs="Arial"/>
          <w:bCs/>
        </w:rPr>
        <w:t xml:space="preserve"> </w:t>
      </w:r>
      <w:r w:rsidR="00DF686B">
        <w:rPr>
          <w:rFonts w:ascii="Arial" w:hAnsi="Arial" w:cs="Arial"/>
          <w:bCs/>
        </w:rPr>
        <w:t>February</w:t>
      </w:r>
      <w:r w:rsidR="00EF5510">
        <w:rPr>
          <w:rFonts w:ascii="Arial" w:hAnsi="Arial" w:cs="Arial"/>
          <w:bCs/>
        </w:rPr>
        <w:t xml:space="preserve"> 202</w:t>
      </w:r>
      <w:r w:rsidR="000B0CCA">
        <w:rPr>
          <w:rFonts w:ascii="Arial" w:hAnsi="Arial" w:cs="Arial"/>
          <w:bCs/>
        </w:rPr>
        <w:t>3</w:t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140067">
        <w:rPr>
          <w:rFonts w:ascii="Arial" w:hAnsi="Arial" w:cs="Arial"/>
          <w:bCs/>
        </w:rPr>
        <w:t>Athens</w:t>
      </w:r>
    </w:p>
    <w:p w14:paraId="75FCDA55" w14:textId="5C239ECD" w:rsidR="00DF686B" w:rsidRDefault="00140067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SA2#156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17 – 21 April 2023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  <w:t xml:space="preserve"> TBD</w:t>
      </w:r>
    </w:p>
    <w:p w14:paraId="200F5BD3" w14:textId="0050E798" w:rsidR="00140067" w:rsidRPr="00156331" w:rsidRDefault="00140067" w:rsidP="006723D4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</w:p>
    <w:p w14:paraId="00BD216A" w14:textId="77777777" w:rsidR="006723D4" w:rsidRPr="00156331" w:rsidRDefault="006723D4" w:rsidP="000C7B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09247" w14:textId="77777777" w:rsidR="0029422F" w:rsidRDefault="0029422F">
      <w:pPr>
        <w:spacing w:after="0"/>
      </w:pPr>
      <w:r>
        <w:separator/>
      </w:r>
    </w:p>
  </w:endnote>
  <w:endnote w:type="continuationSeparator" w:id="0">
    <w:p w14:paraId="08589FE8" w14:textId="77777777" w:rsidR="0029422F" w:rsidRDefault="002942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2A49B" w14:textId="77777777" w:rsidR="0029422F" w:rsidRDefault="0029422F">
      <w:pPr>
        <w:spacing w:after="0"/>
      </w:pPr>
      <w:r>
        <w:separator/>
      </w:r>
    </w:p>
  </w:footnote>
  <w:footnote w:type="continuationSeparator" w:id="0">
    <w:p w14:paraId="19F9A135" w14:textId="77777777" w:rsidR="0029422F" w:rsidRDefault="002942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9AC"/>
    <w:rsid w:val="000039CF"/>
    <w:rsid w:val="00017F23"/>
    <w:rsid w:val="000265D7"/>
    <w:rsid w:val="00032373"/>
    <w:rsid w:val="00046F08"/>
    <w:rsid w:val="000642F7"/>
    <w:rsid w:val="00070329"/>
    <w:rsid w:val="000847D3"/>
    <w:rsid w:val="00085D24"/>
    <w:rsid w:val="00093906"/>
    <w:rsid w:val="00095BC2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25BC9"/>
    <w:rsid w:val="00130B47"/>
    <w:rsid w:val="00140067"/>
    <w:rsid w:val="00156331"/>
    <w:rsid w:val="00165112"/>
    <w:rsid w:val="00184F11"/>
    <w:rsid w:val="00192A68"/>
    <w:rsid w:val="00197D73"/>
    <w:rsid w:val="001A0ACB"/>
    <w:rsid w:val="001C32A7"/>
    <w:rsid w:val="001D2220"/>
    <w:rsid w:val="001F2884"/>
    <w:rsid w:val="002201E4"/>
    <w:rsid w:val="002246EF"/>
    <w:rsid w:val="00234EFB"/>
    <w:rsid w:val="00234F5B"/>
    <w:rsid w:val="00235AEE"/>
    <w:rsid w:val="00237300"/>
    <w:rsid w:val="0024726A"/>
    <w:rsid w:val="00247DC7"/>
    <w:rsid w:val="002611C7"/>
    <w:rsid w:val="002731D7"/>
    <w:rsid w:val="0029258B"/>
    <w:rsid w:val="0029422F"/>
    <w:rsid w:val="002A527B"/>
    <w:rsid w:val="002A5463"/>
    <w:rsid w:val="002A6824"/>
    <w:rsid w:val="002B13E9"/>
    <w:rsid w:val="002F1940"/>
    <w:rsid w:val="003070E7"/>
    <w:rsid w:val="00315D89"/>
    <w:rsid w:val="00372281"/>
    <w:rsid w:val="00383545"/>
    <w:rsid w:val="0039436A"/>
    <w:rsid w:val="003A58BB"/>
    <w:rsid w:val="003C7B0C"/>
    <w:rsid w:val="003E0733"/>
    <w:rsid w:val="003E3894"/>
    <w:rsid w:val="00427FC3"/>
    <w:rsid w:val="00431490"/>
    <w:rsid w:val="00433500"/>
    <w:rsid w:val="00433F71"/>
    <w:rsid w:val="00440D43"/>
    <w:rsid w:val="00452A39"/>
    <w:rsid w:val="00464280"/>
    <w:rsid w:val="00475A54"/>
    <w:rsid w:val="00496C9C"/>
    <w:rsid w:val="004D319A"/>
    <w:rsid w:val="004D5B92"/>
    <w:rsid w:val="004E2155"/>
    <w:rsid w:val="004E3939"/>
    <w:rsid w:val="004F52D9"/>
    <w:rsid w:val="005115E1"/>
    <w:rsid w:val="00520AC6"/>
    <w:rsid w:val="00554A45"/>
    <w:rsid w:val="0056637C"/>
    <w:rsid w:val="005C111E"/>
    <w:rsid w:val="005E5995"/>
    <w:rsid w:val="005F690A"/>
    <w:rsid w:val="006000CF"/>
    <w:rsid w:val="00611017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D99"/>
    <w:rsid w:val="00720674"/>
    <w:rsid w:val="00720AC9"/>
    <w:rsid w:val="00726022"/>
    <w:rsid w:val="0074292E"/>
    <w:rsid w:val="0074308F"/>
    <w:rsid w:val="00753B01"/>
    <w:rsid w:val="00763BF3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1811"/>
    <w:rsid w:val="00843533"/>
    <w:rsid w:val="00852362"/>
    <w:rsid w:val="00866F8D"/>
    <w:rsid w:val="00867E5A"/>
    <w:rsid w:val="00886532"/>
    <w:rsid w:val="008C2FE8"/>
    <w:rsid w:val="008D772F"/>
    <w:rsid w:val="008E09E4"/>
    <w:rsid w:val="008F136B"/>
    <w:rsid w:val="008F305A"/>
    <w:rsid w:val="009116AB"/>
    <w:rsid w:val="009243F8"/>
    <w:rsid w:val="00953874"/>
    <w:rsid w:val="0099764C"/>
    <w:rsid w:val="009F1E7B"/>
    <w:rsid w:val="009F5723"/>
    <w:rsid w:val="00A34A55"/>
    <w:rsid w:val="00A45F5C"/>
    <w:rsid w:val="00A46CCB"/>
    <w:rsid w:val="00A55F15"/>
    <w:rsid w:val="00A661B7"/>
    <w:rsid w:val="00A71544"/>
    <w:rsid w:val="00A7631C"/>
    <w:rsid w:val="00A77B98"/>
    <w:rsid w:val="00A80CED"/>
    <w:rsid w:val="00AC09B6"/>
    <w:rsid w:val="00B13B78"/>
    <w:rsid w:val="00B24E05"/>
    <w:rsid w:val="00B33F3C"/>
    <w:rsid w:val="00B409BA"/>
    <w:rsid w:val="00B66CC6"/>
    <w:rsid w:val="00B831AA"/>
    <w:rsid w:val="00B863DA"/>
    <w:rsid w:val="00B949C9"/>
    <w:rsid w:val="00B97703"/>
    <w:rsid w:val="00BE1F63"/>
    <w:rsid w:val="00C026A3"/>
    <w:rsid w:val="00C04BA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4CEB"/>
    <w:rsid w:val="00CC626F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B2990"/>
    <w:rsid w:val="00DB4643"/>
    <w:rsid w:val="00DB56BF"/>
    <w:rsid w:val="00DD2B10"/>
    <w:rsid w:val="00DF686B"/>
    <w:rsid w:val="00E00087"/>
    <w:rsid w:val="00E14434"/>
    <w:rsid w:val="00E251CB"/>
    <w:rsid w:val="00E371E8"/>
    <w:rsid w:val="00E55AEB"/>
    <w:rsid w:val="00E718EF"/>
    <w:rsid w:val="00E72735"/>
    <w:rsid w:val="00E77623"/>
    <w:rsid w:val="00E8616B"/>
    <w:rsid w:val="00EA0426"/>
    <w:rsid w:val="00EB7BBC"/>
    <w:rsid w:val="00ED3C40"/>
    <w:rsid w:val="00ED3E7B"/>
    <w:rsid w:val="00EF5510"/>
    <w:rsid w:val="00EF5DFD"/>
    <w:rsid w:val="00F13E1D"/>
    <w:rsid w:val="00F256D1"/>
    <w:rsid w:val="00F41E14"/>
    <w:rsid w:val="00F517CB"/>
    <w:rsid w:val="00F5466D"/>
    <w:rsid w:val="00F56992"/>
    <w:rsid w:val="00F7533E"/>
    <w:rsid w:val="00F75587"/>
    <w:rsid w:val="00F80954"/>
    <w:rsid w:val="00F8117C"/>
    <w:rsid w:val="00F81B6D"/>
    <w:rsid w:val="00F8373A"/>
    <w:rsid w:val="00F86B4F"/>
    <w:rsid w:val="00F86B79"/>
    <w:rsid w:val="00F96FB8"/>
    <w:rsid w:val="00FA2E11"/>
    <w:rsid w:val="00FA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9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F69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F69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F690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F690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F690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F690A"/>
    <w:pPr>
      <w:outlineLvl w:val="5"/>
    </w:pPr>
  </w:style>
  <w:style w:type="paragraph" w:styleId="Heading7">
    <w:name w:val="heading 7"/>
    <w:basedOn w:val="H6"/>
    <w:next w:val="Normal"/>
    <w:qFormat/>
    <w:rsid w:val="005F690A"/>
    <w:pPr>
      <w:outlineLvl w:val="6"/>
    </w:pPr>
  </w:style>
  <w:style w:type="paragraph" w:styleId="Heading8">
    <w:name w:val="heading 8"/>
    <w:basedOn w:val="Heading1"/>
    <w:next w:val="Normal"/>
    <w:qFormat/>
    <w:rsid w:val="005F69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690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F69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F690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F690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F690A"/>
    <w:pPr>
      <w:spacing w:before="180"/>
      <w:ind w:left="2693" w:hanging="2693"/>
    </w:pPr>
    <w:rPr>
      <w:b/>
    </w:rPr>
  </w:style>
  <w:style w:type="paragraph" w:styleId="TOC1">
    <w:name w:val="toc 1"/>
    <w:semiHidden/>
    <w:rsid w:val="005F69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F69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F690A"/>
    <w:pPr>
      <w:ind w:left="1701" w:hanging="1701"/>
    </w:pPr>
  </w:style>
  <w:style w:type="paragraph" w:styleId="TOC4">
    <w:name w:val="toc 4"/>
    <w:basedOn w:val="TOC3"/>
    <w:semiHidden/>
    <w:rsid w:val="005F690A"/>
    <w:pPr>
      <w:ind w:left="1418" w:hanging="1418"/>
    </w:pPr>
  </w:style>
  <w:style w:type="paragraph" w:styleId="TOC3">
    <w:name w:val="toc 3"/>
    <w:basedOn w:val="TOC2"/>
    <w:semiHidden/>
    <w:rsid w:val="005F690A"/>
    <w:pPr>
      <w:ind w:left="1134" w:hanging="1134"/>
    </w:pPr>
  </w:style>
  <w:style w:type="paragraph" w:styleId="TOC2">
    <w:name w:val="toc 2"/>
    <w:basedOn w:val="TOC1"/>
    <w:semiHidden/>
    <w:rsid w:val="005F69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690A"/>
    <w:pPr>
      <w:ind w:left="284"/>
    </w:pPr>
  </w:style>
  <w:style w:type="paragraph" w:styleId="Index1">
    <w:name w:val="index 1"/>
    <w:basedOn w:val="Normal"/>
    <w:semiHidden/>
    <w:rsid w:val="005F690A"/>
    <w:pPr>
      <w:keepLines/>
      <w:spacing w:after="0"/>
    </w:pPr>
  </w:style>
  <w:style w:type="paragraph" w:customStyle="1" w:styleId="ZH">
    <w:name w:val="ZH"/>
    <w:rsid w:val="005F69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F690A"/>
    <w:pPr>
      <w:outlineLvl w:val="9"/>
    </w:pPr>
  </w:style>
  <w:style w:type="paragraph" w:styleId="ListNumber2">
    <w:name w:val="List Number 2"/>
    <w:basedOn w:val="ListNumber"/>
    <w:semiHidden/>
    <w:rsid w:val="005F690A"/>
    <w:pPr>
      <w:ind w:left="851"/>
    </w:pPr>
  </w:style>
  <w:style w:type="character" w:styleId="FootnoteReference">
    <w:name w:val="footnote reference"/>
    <w:basedOn w:val="DefaultParagraphFont"/>
    <w:semiHidden/>
    <w:rsid w:val="005F69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F69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F690A"/>
    <w:rPr>
      <w:b/>
    </w:rPr>
  </w:style>
  <w:style w:type="paragraph" w:customStyle="1" w:styleId="TAC">
    <w:name w:val="TAC"/>
    <w:basedOn w:val="TAL"/>
    <w:rsid w:val="005F690A"/>
    <w:pPr>
      <w:jc w:val="center"/>
    </w:pPr>
  </w:style>
  <w:style w:type="paragraph" w:customStyle="1" w:styleId="TF">
    <w:name w:val="TF"/>
    <w:basedOn w:val="TH"/>
    <w:rsid w:val="005F690A"/>
    <w:pPr>
      <w:keepNext w:val="0"/>
      <w:spacing w:before="0" w:after="240"/>
    </w:pPr>
  </w:style>
  <w:style w:type="paragraph" w:customStyle="1" w:styleId="NO">
    <w:name w:val="NO"/>
    <w:basedOn w:val="Normal"/>
    <w:rsid w:val="005F690A"/>
    <w:pPr>
      <w:keepLines/>
      <w:ind w:left="1135" w:hanging="851"/>
    </w:pPr>
  </w:style>
  <w:style w:type="paragraph" w:styleId="TOC9">
    <w:name w:val="toc 9"/>
    <w:basedOn w:val="TOC8"/>
    <w:semiHidden/>
    <w:rsid w:val="005F690A"/>
    <w:pPr>
      <w:ind w:left="1418" w:hanging="1418"/>
    </w:pPr>
  </w:style>
  <w:style w:type="paragraph" w:customStyle="1" w:styleId="EX">
    <w:name w:val="EX"/>
    <w:basedOn w:val="Normal"/>
    <w:rsid w:val="005F690A"/>
    <w:pPr>
      <w:keepLines/>
      <w:ind w:left="1702" w:hanging="1418"/>
    </w:pPr>
  </w:style>
  <w:style w:type="paragraph" w:customStyle="1" w:styleId="FP">
    <w:name w:val="FP"/>
    <w:basedOn w:val="Normal"/>
    <w:rsid w:val="005F690A"/>
    <w:pPr>
      <w:spacing w:after="0"/>
    </w:pPr>
  </w:style>
  <w:style w:type="paragraph" w:customStyle="1" w:styleId="LD">
    <w:name w:val="LD"/>
    <w:rsid w:val="005F69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690A"/>
    <w:pPr>
      <w:spacing w:after="0"/>
    </w:pPr>
  </w:style>
  <w:style w:type="paragraph" w:customStyle="1" w:styleId="EW">
    <w:name w:val="EW"/>
    <w:basedOn w:val="EX"/>
    <w:rsid w:val="005F690A"/>
    <w:pPr>
      <w:spacing w:after="0"/>
    </w:pPr>
  </w:style>
  <w:style w:type="paragraph" w:styleId="TOC6">
    <w:name w:val="toc 6"/>
    <w:basedOn w:val="TOC5"/>
    <w:next w:val="Normal"/>
    <w:semiHidden/>
    <w:rsid w:val="005F690A"/>
    <w:pPr>
      <w:ind w:left="1985" w:hanging="1985"/>
    </w:pPr>
  </w:style>
  <w:style w:type="paragraph" w:styleId="TOC7">
    <w:name w:val="toc 7"/>
    <w:basedOn w:val="TOC6"/>
    <w:next w:val="Normal"/>
    <w:semiHidden/>
    <w:rsid w:val="005F690A"/>
    <w:pPr>
      <w:ind w:left="2268" w:hanging="2268"/>
    </w:pPr>
  </w:style>
  <w:style w:type="paragraph" w:styleId="ListBullet2">
    <w:name w:val="List Bullet 2"/>
    <w:basedOn w:val="ListBullet"/>
    <w:semiHidden/>
    <w:rsid w:val="005F690A"/>
    <w:pPr>
      <w:ind w:left="851"/>
    </w:pPr>
  </w:style>
  <w:style w:type="paragraph" w:styleId="ListBullet3">
    <w:name w:val="List Bullet 3"/>
    <w:basedOn w:val="ListBullet2"/>
    <w:semiHidden/>
    <w:rsid w:val="005F690A"/>
    <w:pPr>
      <w:ind w:left="1135"/>
    </w:pPr>
  </w:style>
  <w:style w:type="paragraph" w:styleId="ListNumber">
    <w:name w:val="List Number"/>
    <w:basedOn w:val="List"/>
    <w:semiHidden/>
    <w:rsid w:val="005F690A"/>
  </w:style>
  <w:style w:type="paragraph" w:customStyle="1" w:styleId="EQ">
    <w:name w:val="EQ"/>
    <w:basedOn w:val="Normal"/>
    <w:next w:val="Normal"/>
    <w:rsid w:val="005F69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69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69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69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690A"/>
    <w:pPr>
      <w:jc w:val="right"/>
    </w:pPr>
  </w:style>
  <w:style w:type="paragraph" w:customStyle="1" w:styleId="H6">
    <w:name w:val="H6"/>
    <w:basedOn w:val="Heading5"/>
    <w:next w:val="Normal"/>
    <w:rsid w:val="005F69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690A"/>
    <w:pPr>
      <w:ind w:left="851" w:hanging="851"/>
    </w:pPr>
  </w:style>
  <w:style w:type="paragraph" w:customStyle="1" w:styleId="TAL">
    <w:name w:val="TAL"/>
    <w:basedOn w:val="Normal"/>
    <w:rsid w:val="005F69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F69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69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69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69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690A"/>
    <w:pPr>
      <w:framePr w:wrap="notBeside" w:y="16161"/>
    </w:pPr>
  </w:style>
  <w:style w:type="character" w:customStyle="1" w:styleId="ZGSM">
    <w:name w:val="ZGSM"/>
    <w:rsid w:val="005F690A"/>
  </w:style>
  <w:style w:type="paragraph" w:styleId="List2">
    <w:name w:val="List 2"/>
    <w:basedOn w:val="List"/>
    <w:semiHidden/>
    <w:rsid w:val="005F690A"/>
    <w:pPr>
      <w:ind w:left="851"/>
    </w:pPr>
  </w:style>
  <w:style w:type="paragraph" w:customStyle="1" w:styleId="ZG">
    <w:name w:val="ZG"/>
    <w:rsid w:val="005F69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F690A"/>
    <w:pPr>
      <w:ind w:left="1135"/>
    </w:pPr>
  </w:style>
  <w:style w:type="paragraph" w:styleId="List4">
    <w:name w:val="List 4"/>
    <w:basedOn w:val="List3"/>
    <w:semiHidden/>
    <w:rsid w:val="005F690A"/>
    <w:pPr>
      <w:ind w:left="1418"/>
    </w:pPr>
  </w:style>
  <w:style w:type="paragraph" w:styleId="List5">
    <w:name w:val="List 5"/>
    <w:basedOn w:val="List4"/>
    <w:semiHidden/>
    <w:rsid w:val="005F690A"/>
    <w:pPr>
      <w:ind w:left="1702"/>
    </w:pPr>
  </w:style>
  <w:style w:type="paragraph" w:customStyle="1" w:styleId="EditorsNote">
    <w:name w:val="Editor's Note"/>
    <w:basedOn w:val="NO"/>
    <w:link w:val="EditorsNoteChar"/>
    <w:rsid w:val="005F690A"/>
    <w:rPr>
      <w:color w:val="FF0000"/>
    </w:rPr>
  </w:style>
  <w:style w:type="paragraph" w:styleId="List">
    <w:name w:val="List"/>
    <w:basedOn w:val="Normal"/>
    <w:semiHidden/>
    <w:rsid w:val="005F690A"/>
    <w:pPr>
      <w:ind w:left="568" w:hanging="284"/>
    </w:pPr>
  </w:style>
  <w:style w:type="paragraph" w:styleId="ListBullet">
    <w:name w:val="List Bullet"/>
    <w:basedOn w:val="List"/>
    <w:semiHidden/>
    <w:rsid w:val="005F690A"/>
  </w:style>
  <w:style w:type="paragraph" w:styleId="ListBullet4">
    <w:name w:val="List Bullet 4"/>
    <w:basedOn w:val="ListBullet3"/>
    <w:semiHidden/>
    <w:rsid w:val="005F690A"/>
    <w:pPr>
      <w:ind w:left="1418"/>
    </w:pPr>
  </w:style>
  <w:style w:type="paragraph" w:styleId="ListBullet5">
    <w:name w:val="List Bullet 5"/>
    <w:basedOn w:val="ListBullet4"/>
    <w:semiHidden/>
    <w:rsid w:val="005F690A"/>
    <w:pPr>
      <w:ind w:left="1702"/>
    </w:pPr>
  </w:style>
  <w:style w:type="paragraph" w:customStyle="1" w:styleId="B2">
    <w:name w:val="B2"/>
    <w:basedOn w:val="List2"/>
    <w:rsid w:val="005F690A"/>
  </w:style>
  <w:style w:type="paragraph" w:customStyle="1" w:styleId="B3">
    <w:name w:val="B3"/>
    <w:basedOn w:val="List3"/>
    <w:rsid w:val="005F690A"/>
  </w:style>
  <w:style w:type="paragraph" w:customStyle="1" w:styleId="B4">
    <w:name w:val="B4"/>
    <w:basedOn w:val="List4"/>
    <w:rsid w:val="005F690A"/>
  </w:style>
  <w:style w:type="paragraph" w:customStyle="1" w:styleId="B5">
    <w:name w:val="B5"/>
    <w:basedOn w:val="List5"/>
    <w:rsid w:val="005F690A"/>
  </w:style>
  <w:style w:type="paragraph" w:customStyle="1" w:styleId="ZTD">
    <w:name w:val="ZTD"/>
    <w:basedOn w:val="ZB"/>
    <w:rsid w:val="005F690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Naman Gupta</cp:lastModifiedBy>
  <cp:revision>3</cp:revision>
  <cp:lastPrinted>2002-04-23T07:10:00Z</cp:lastPrinted>
  <dcterms:created xsi:type="dcterms:W3CDTF">2023-01-09T16:14:00Z</dcterms:created>
  <dcterms:modified xsi:type="dcterms:W3CDTF">2023-01-09T17:26:00Z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